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SPYCE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Egerton, Kent.</w:t>
      </w: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 (Plomer p.443)</w:t>
      </w: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A1EF6" w:rsidRDefault="005A1EF6" w:rsidP="005A1EF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2017</w:t>
      </w:r>
    </w:p>
    <w:p w:rsidR="006B2F86" w:rsidRPr="00E71FC3" w:rsidRDefault="005A1E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EF6" w:rsidRDefault="005A1EF6" w:rsidP="00E71FC3">
      <w:pPr>
        <w:spacing w:after="0" w:line="240" w:lineRule="auto"/>
      </w:pPr>
      <w:r>
        <w:separator/>
      </w:r>
    </w:p>
  </w:endnote>
  <w:endnote w:type="continuationSeparator" w:id="0">
    <w:p w:rsidR="005A1EF6" w:rsidRDefault="005A1E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EF6" w:rsidRDefault="005A1EF6" w:rsidP="00E71FC3">
      <w:pPr>
        <w:spacing w:after="0" w:line="240" w:lineRule="auto"/>
      </w:pPr>
      <w:r>
        <w:separator/>
      </w:r>
    </w:p>
  </w:footnote>
  <w:footnote w:type="continuationSeparator" w:id="0">
    <w:p w:rsidR="005A1EF6" w:rsidRDefault="005A1E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F6"/>
    <w:rsid w:val="001A7C09"/>
    <w:rsid w:val="00577BD5"/>
    <w:rsid w:val="005A1EF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650348-2F02-4951-B070-F154C12A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2017-02-10T20:57:00Z</dcterms:created>
  <dcterms:modified xsi:type="dcterms:W3CDTF">2017-02-10T20:57:00Z</dcterms:modified>
</cp:coreProperties>
</file>